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31745" w14:textId="65BA5477" w:rsidR="006B2F86" w:rsidRDefault="006D1F1D" w:rsidP="00E71FC3">
      <w:pPr>
        <w:pStyle w:val="NoSpacing"/>
      </w:pPr>
      <w:r>
        <w:rPr>
          <w:u w:val="single"/>
        </w:rPr>
        <w:t>Joan KIRKEBY</w:t>
      </w:r>
      <w:r>
        <w:t xml:space="preserve">   </w:t>
      </w:r>
      <w:proofErr w:type="gramStart"/>
      <w:r>
        <w:t xml:space="preserve">   (</w:t>
      </w:r>
      <w:proofErr w:type="gramEnd"/>
      <w:r>
        <w:t>d.1442)</w:t>
      </w:r>
    </w:p>
    <w:p w14:paraId="3847334C" w14:textId="5C0E59E4" w:rsidR="006D1F1D" w:rsidRDefault="006D1F1D" w:rsidP="00E71FC3">
      <w:pPr>
        <w:pStyle w:val="NoSpacing"/>
      </w:pPr>
      <w:r>
        <w:t>of Hull.</w:t>
      </w:r>
    </w:p>
    <w:p w14:paraId="2D9B5E3D" w14:textId="3C7B1EE8" w:rsidR="006D1F1D" w:rsidRDefault="006D1F1D" w:rsidP="00E71FC3">
      <w:pPr>
        <w:pStyle w:val="NoSpacing"/>
      </w:pPr>
    </w:p>
    <w:p w14:paraId="5A5D6E77" w14:textId="4D63B04F" w:rsidR="006D1F1D" w:rsidRDefault="006D1F1D" w:rsidP="00E71FC3">
      <w:pPr>
        <w:pStyle w:val="NoSpacing"/>
      </w:pPr>
    </w:p>
    <w:p w14:paraId="046FA1D1" w14:textId="73FB565D" w:rsidR="006D1F1D" w:rsidRDefault="006D1F1D" w:rsidP="00E71FC3">
      <w:pPr>
        <w:pStyle w:val="NoSpacing"/>
      </w:pPr>
      <w:r>
        <w:t>17 Dec.1442</w:t>
      </w:r>
      <w:r>
        <w:tab/>
        <w:t>Administration of her lands and possessions was granted.  (W.Y.R. p.97)</w:t>
      </w:r>
    </w:p>
    <w:p w14:paraId="0C2D1EA1" w14:textId="39FCCF3F" w:rsidR="006D1F1D" w:rsidRDefault="006D1F1D" w:rsidP="00E71FC3">
      <w:pPr>
        <w:pStyle w:val="NoSpacing"/>
      </w:pPr>
    </w:p>
    <w:p w14:paraId="32A765AD" w14:textId="5AF463C1" w:rsidR="006D1F1D" w:rsidRDefault="006D1F1D" w:rsidP="00E71FC3">
      <w:pPr>
        <w:pStyle w:val="NoSpacing"/>
      </w:pPr>
    </w:p>
    <w:p w14:paraId="6CA3CF02" w14:textId="1A77BED4" w:rsidR="006D1F1D" w:rsidRPr="006D1F1D" w:rsidRDefault="006D1F1D" w:rsidP="00E71FC3">
      <w:pPr>
        <w:pStyle w:val="NoSpacing"/>
      </w:pPr>
      <w:r>
        <w:t>23 February 2019</w:t>
      </w:r>
      <w:bookmarkStart w:id="0" w:name="_GoBack"/>
      <w:bookmarkEnd w:id="0"/>
    </w:p>
    <w:sectPr w:rsidR="006D1F1D" w:rsidRPr="006D1F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0E317" w14:textId="77777777" w:rsidR="006D1F1D" w:rsidRDefault="006D1F1D" w:rsidP="00E71FC3">
      <w:pPr>
        <w:spacing w:after="0" w:line="240" w:lineRule="auto"/>
      </w:pPr>
      <w:r>
        <w:separator/>
      </w:r>
    </w:p>
  </w:endnote>
  <w:endnote w:type="continuationSeparator" w:id="0">
    <w:p w14:paraId="2B2AEF0B" w14:textId="77777777" w:rsidR="006D1F1D" w:rsidRDefault="006D1F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7DD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08A7C" w14:textId="77777777" w:rsidR="006D1F1D" w:rsidRDefault="006D1F1D" w:rsidP="00E71FC3">
      <w:pPr>
        <w:spacing w:after="0" w:line="240" w:lineRule="auto"/>
      </w:pPr>
      <w:r>
        <w:separator/>
      </w:r>
    </w:p>
  </w:footnote>
  <w:footnote w:type="continuationSeparator" w:id="0">
    <w:p w14:paraId="570AD21B" w14:textId="77777777" w:rsidR="006D1F1D" w:rsidRDefault="006D1F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1D"/>
    <w:rsid w:val="001A7C09"/>
    <w:rsid w:val="00577BD5"/>
    <w:rsid w:val="00656CBA"/>
    <w:rsid w:val="006A1F77"/>
    <w:rsid w:val="006D1F1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92D97"/>
  <w15:chartTrackingRefBased/>
  <w15:docId w15:val="{0037CE81-7399-403D-B2EB-DAD7C4A59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2019-02-23T20:35:00Z</dcterms:created>
  <dcterms:modified xsi:type="dcterms:W3CDTF">2019-02-23T20:37:00Z</dcterms:modified>
</cp:coreProperties>
</file>